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12691" w14:textId="77777777" w:rsidR="00E67557" w:rsidRDefault="00E67557" w:rsidP="00E67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HORN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A316117" w14:textId="77777777" w:rsidR="00E67557" w:rsidRDefault="00E67557" w:rsidP="00E67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Wesenham</w:t>
      </w:r>
      <w:proofErr w:type="spellEnd"/>
      <w:r>
        <w:rPr>
          <w:rFonts w:ascii="Times New Roman" w:hAnsi="Times New Roman" w:cs="Times New Roman"/>
        </w:rPr>
        <w:t>, Norfolk.</w:t>
      </w:r>
    </w:p>
    <w:p w14:paraId="63669615" w14:textId="77777777" w:rsidR="00E67557" w:rsidRDefault="00E67557" w:rsidP="00E67557">
      <w:pPr>
        <w:rPr>
          <w:rFonts w:ascii="Times New Roman" w:hAnsi="Times New Roman" w:cs="Times New Roman"/>
        </w:rPr>
      </w:pPr>
    </w:p>
    <w:p w14:paraId="71987E97" w14:textId="77777777" w:rsidR="00E67557" w:rsidRDefault="00E67557" w:rsidP="00E67557">
      <w:pPr>
        <w:rPr>
          <w:rFonts w:ascii="Times New Roman" w:hAnsi="Times New Roman" w:cs="Times New Roman"/>
        </w:rPr>
      </w:pPr>
    </w:p>
    <w:p w14:paraId="023D5454" w14:textId="77777777" w:rsidR="00E67557" w:rsidRDefault="00E67557" w:rsidP="00E67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Scarlet of </w:t>
      </w:r>
      <w:proofErr w:type="spellStart"/>
      <w:r>
        <w:rPr>
          <w:rFonts w:ascii="Times New Roman" w:hAnsi="Times New Roman" w:cs="Times New Roman"/>
        </w:rPr>
        <w:t>Mileham</w:t>
      </w:r>
      <w:proofErr w:type="spellEnd"/>
      <w:r>
        <w:rPr>
          <w:rFonts w:ascii="Times New Roman" w:hAnsi="Times New Roman" w:cs="Times New Roman"/>
        </w:rPr>
        <w:t>(q.v.).</w:t>
      </w:r>
    </w:p>
    <w:p w14:paraId="05D8DC88" w14:textId="77777777" w:rsidR="00E67557" w:rsidRDefault="00E67557" w:rsidP="00E67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B9101DB" w14:textId="77777777" w:rsidR="00E67557" w:rsidRDefault="00E67557" w:rsidP="00E67557">
      <w:pPr>
        <w:rPr>
          <w:rFonts w:ascii="Times New Roman" w:hAnsi="Times New Roman" w:cs="Times New Roman"/>
        </w:rPr>
      </w:pPr>
    </w:p>
    <w:p w14:paraId="35012516" w14:textId="77777777" w:rsidR="00E67557" w:rsidRDefault="00E67557" w:rsidP="00E67557">
      <w:pPr>
        <w:rPr>
          <w:rFonts w:ascii="Times New Roman" w:hAnsi="Times New Roman" w:cs="Times New Roman"/>
        </w:rPr>
      </w:pPr>
    </w:p>
    <w:p w14:paraId="07F89556" w14:textId="77777777" w:rsidR="00E67557" w:rsidRDefault="00E67557" w:rsidP="00E67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2018</w:t>
      </w:r>
    </w:p>
    <w:p w14:paraId="60EAB7E8" w14:textId="77777777" w:rsidR="006B2F86" w:rsidRPr="00E71FC3" w:rsidRDefault="00E675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93AD2" w14:textId="77777777" w:rsidR="00E67557" w:rsidRDefault="00E67557" w:rsidP="00E71FC3">
      <w:r>
        <w:separator/>
      </w:r>
    </w:p>
  </w:endnote>
  <w:endnote w:type="continuationSeparator" w:id="0">
    <w:p w14:paraId="615817A9" w14:textId="77777777" w:rsidR="00E67557" w:rsidRDefault="00E675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5F8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E264F" w14:textId="77777777" w:rsidR="00E67557" w:rsidRDefault="00E67557" w:rsidP="00E71FC3">
      <w:r>
        <w:separator/>
      </w:r>
    </w:p>
  </w:footnote>
  <w:footnote w:type="continuationSeparator" w:id="0">
    <w:p w14:paraId="530BF5F8" w14:textId="77777777" w:rsidR="00E67557" w:rsidRDefault="00E675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557"/>
    <w:rsid w:val="001A7C09"/>
    <w:rsid w:val="00577BD5"/>
    <w:rsid w:val="00656CBA"/>
    <w:rsid w:val="006A1F77"/>
    <w:rsid w:val="00733BE7"/>
    <w:rsid w:val="00AB52E8"/>
    <w:rsid w:val="00B16D3F"/>
    <w:rsid w:val="00BB41AC"/>
    <w:rsid w:val="00E6755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8931D"/>
  <w15:chartTrackingRefBased/>
  <w15:docId w15:val="{3E736DFA-C13C-4932-B995-0B5E44C1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75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675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2018-02-09T21:58:00Z</dcterms:created>
  <dcterms:modified xsi:type="dcterms:W3CDTF">2018-02-09T21:58:00Z</dcterms:modified>
</cp:coreProperties>
</file>